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1F3C954C" w:rsidR="000D2F1B" w:rsidRPr="007B64EE" w:rsidRDefault="007B64EE" w:rsidP="00940F19">
            <w:r w:rsidRPr="007B64EE">
              <w:rPr>
                <w:rFonts w:cs="Arial"/>
              </w:rPr>
              <w:t>Sanierung Grundschule “Am Rosarium”; Los 1 - Abbruch-, Mauer-, Putzarbeiten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604A23E" w:rsidR="007B64EE" w:rsidRPr="007B64EE" w:rsidRDefault="007B64EE" w:rsidP="007B64EE">
            <w:r w:rsidRPr="007B64EE">
              <w:t>90.5/2026/SanGSRosarium-L1/VOB-</w:t>
            </w:r>
            <w:proofErr w:type="spellStart"/>
            <w:r w:rsidRPr="007B64EE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</w:t>
            </w:r>
            <w:proofErr w:type="spellStart"/>
            <w:r>
              <w:t>pdf-Format</w:t>
            </w:r>
            <w:proofErr w:type="spellEnd"/>
            <w:r>
              <w:t xml:space="preserve">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6I/GvTdGnvM+8nYtthJp++TrJjnCHS7PXUlBJ331mHvuEwaVpR11mERbA47vvP1WM2vCr4vyXRKnc/CF68HiA==" w:salt="Fyx2I6sH22uMQB7RLVxZ9Q==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897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10</cp:revision>
  <cp:lastPrinted>2024-12-16T09:26:00Z</cp:lastPrinted>
  <dcterms:created xsi:type="dcterms:W3CDTF">2024-12-16T09:49:00Z</dcterms:created>
  <dcterms:modified xsi:type="dcterms:W3CDTF">2026-06-30T05:18:00Z</dcterms:modified>
</cp:coreProperties>
</file>